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D58B6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VERNON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3BE13A46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856885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078F07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He made a plaint of trespass in a free warren against John Leche of Lichfield(q.v.)</w:t>
      </w:r>
    </w:p>
    <w:p w14:paraId="6C070224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six others.</w:t>
      </w:r>
    </w:p>
    <w:p w14:paraId="63EA0FFE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574794A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5DC296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FE9889" w14:textId="77777777" w:rsidR="00F4311A" w:rsidRDefault="00F4311A" w:rsidP="00F4311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2022</w:t>
      </w:r>
    </w:p>
    <w:p w14:paraId="76F4FB7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C6581" w14:textId="77777777" w:rsidR="00F4311A" w:rsidRDefault="00F4311A" w:rsidP="009139A6">
      <w:r>
        <w:separator/>
      </w:r>
    </w:p>
  </w:endnote>
  <w:endnote w:type="continuationSeparator" w:id="0">
    <w:p w14:paraId="4347C4C0" w14:textId="77777777" w:rsidR="00F4311A" w:rsidRDefault="00F431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B5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85B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8C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FB5AF" w14:textId="77777777" w:rsidR="00F4311A" w:rsidRDefault="00F4311A" w:rsidP="009139A6">
      <w:r>
        <w:separator/>
      </w:r>
    </w:p>
  </w:footnote>
  <w:footnote w:type="continuationSeparator" w:id="0">
    <w:p w14:paraId="2A3A3FF1" w14:textId="77777777" w:rsidR="00F4311A" w:rsidRDefault="00F431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C8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0F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FA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11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4311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3BABA"/>
  <w15:chartTrackingRefBased/>
  <w15:docId w15:val="{9C983072-8D34-4355-9295-B815F91B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31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2022-08-14T18:46:00Z</dcterms:created>
  <dcterms:modified xsi:type="dcterms:W3CDTF">2022-08-14T18:47:00Z</dcterms:modified>
</cp:coreProperties>
</file>